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87" w:rsidRPr="00CA7C3D" w:rsidRDefault="00BD648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D6487" w:rsidRPr="00CA7C3D" w:rsidRDefault="00BD648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D6487" w:rsidRPr="00CA7C3D" w:rsidRDefault="00BD648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D6487" w:rsidRPr="00CA7C3D" w:rsidRDefault="00BD648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D6487" w:rsidRPr="00CA7C3D" w:rsidRDefault="00BD648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20.08.2021</w:t>
      </w:r>
      <w:r w:rsidRPr="00CA7C3D">
        <w:rPr>
          <w:sz w:val="22"/>
          <w:szCs w:val="22"/>
          <w:lang w:eastAsia="ru-RU"/>
        </w:rPr>
        <w:t xml:space="preserve">  № </w:t>
      </w:r>
      <w:r>
        <w:rPr>
          <w:sz w:val="22"/>
          <w:szCs w:val="22"/>
          <w:lang w:eastAsia="ru-RU"/>
        </w:rPr>
        <w:t>225</w:t>
      </w:r>
    </w:p>
    <w:p w:rsidR="00BD6487" w:rsidRPr="00CA7C3D" w:rsidRDefault="00BD648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D6487" w:rsidRPr="00CA7C3D" w:rsidRDefault="00BD648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</w:t>
      </w:r>
    </w:p>
    <w:p w:rsidR="00BD6487" w:rsidRPr="00CA7C3D" w:rsidRDefault="00BD648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D6487" w:rsidRPr="00CA7C3D" w:rsidRDefault="00BD648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D6487" w:rsidRPr="00FC5F2F" w:rsidRDefault="00BD6487" w:rsidP="00616DE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 xml:space="preserve">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B87115">
        <w:t xml:space="preserve">решением Унечского районного Совета народных депутатов от </w:t>
      </w:r>
      <w:r>
        <w:t>23.08.2013</w:t>
      </w:r>
      <w:r w:rsidRPr="00B87115">
        <w:t xml:space="preserve"> № 4-4</w:t>
      </w:r>
      <w:r>
        <w:t>90</w:t>
      </w:r>
      <w:r w:rsidRPr="00B87115">
        <w:t xml:space="preserve"> «Об утверждении Генерального плана </w:t>
      </w:r>
      <w:r>
        <w:t>Старосельс</w:t>
      </w:r>
      <w:r w:rsidRPr="00B87115">
        <w:t>кого сельского поселения Унечского района Брянской области» (в редакции решения от 06.11.2019 № 6-3</w:t>
      </w:r>
      <w:r>
        <w:t>6</w:t>
      </w:r>
      <w:r w:rsidRPr="00B87115">
        <w:t xml:space="preserve">),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BD6487" w:rsidRDefault="00BD6487" w:rsidP="00616DEF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D6487" w:rsidRPr="00336C1F" w:rsidRDefault="00BD6487" w:rsidP="00616DEF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D6487" w:rsidRPr="00F13FF3" w:rsidRDefault="00BD6487" w:rsidP="00616DEF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BD6487" w:rsidRPr="00F13FF3" w:rsidRDefault="00BD6487" w:rsidP="00616D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125835</w:t>
      </w:r>
      <w:r w:rsidRPr="00F13FF3">
        <w:rPr>
          <w:lang w:eastAsia="ru-RU"/>
        </w:rPr>
        <w:t>кв.м.;</w:t>
      </w:r>
    </w:p>
    <w:p w:rsidR="00BD6487" w:rsidRPr="00F13FF3" w:rsidRDefault="00BD6487" w:rsidP="00616D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BD6487" w:rsidRPr="00F13FF3" w:rsidRDefault="00BD6487" w:rsidP="00616D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</w:t>
      </w:r>
      <w:r>
        <w:rPr>
          <w:lang w:eastAsia="ru-RU"/>
        </w:rPr>
        <w:t>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1.8</w:t>
      </w:r>
      <w:bookmarkStart w:id="0" w:name="_GoBack"/>
      <w:bookmarkEnd w:id="0"/>
      <w:r w:rsidRPr="00F13FF3">
        <w:rPr>
          <w:lang w:eastAsia="ru-RU"/>
        </w:rPr>
        <w:t xml:space="preserve">;  </w:t>
      </w:r>
    </w:p>
    <w:p w:rsidR="00BD6487" w:rsidRPr="00F13FF3" w:rsidRDefault="00BD6487" w:rsidP="00616D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D6487" w:rsidRPr="00F13FF3" w:rsidRDefault="00BD6487" w:rsidP="00616DEF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D6487" w:rsidRPr="00F13FF3" w:rsidRDefault="00BD6487" w:rsidP="00616DEF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D6487" w:rsidRPr="0050051F" w:rsidRDefault="00BD6487" w:rsidP="00616DEF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D6487" w:rsidRPr="0050051F" w:rsidRDefault="00BD6487" w:rsidP="00616DE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D6487" w:rsidRPr="0050051F" w:rsidRDefault="00BD6487" w:rsidP="00616DE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D6487" w:rsidRDefault="00BD6487" w:rsidP="00616DE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Дуду В.А.</w:t>
      </w:r>
    </w:p>
    <w:p w:rsidR="00BD6487" w:rsidRDefault="00BD6487" w:rsidP="00616DEF">
      <w:pPr>
        <w:spacing w:line="240" w:lineRule="auto"/>
        <w:jc w:val="both"/>
        <w:rPr>
          <w:lang w:eastAsia="ru-RU"/>
        </w:rPr>
      </w:pPr>
    </w:p>
    <w:p w:rsidR="00BD6487" w:rsidRPr="0050051F" w:rsidRDefault="00BD6487" w:rsidP="00616DEF">
      <w:pPr>
        <w:spacing w:line="240" w:lineRule="auto"/>
        <w:jc w:val="both"/>
        <w:rPr>
          <w:lang w:eastAsia="ru-RU"/>
        </w:rPr>
      </w:pPr>
    </w:p>
    <w:p w:rsidR="00BD6487" w:rsidRPr="0050051F" w:rsidRDefault="00BD6487" w:rsidP="00616DEF">
      <w:pPr>
        <w:spacing w:line="240" w:lineRule="auto"/>
        <w:rPr>
          <w:lang w:eastAsia="ru-RU"/>
        </w:rPr>
      </w:pPr>
    </w:p>
    <w:p w:rsidR="00BD6487" w:rsidRPr="0050051F" w:rsidRDefault="00BD6487" w:rsidP="00616DE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BD6487" w:rsidRPr="0050051F" w:rsidRDefault="00BD6487" w:rsidP="00616DEF">
      <w:pPr>
        <w:spacing w:line="240" w:lineRule="auto"/>
        <w:rPr>
          <w:lang w:eastAsia="ru-RU"/>
        </w:rPr>
      </w:pPr>
    </w:p>
    <w:p w:rsidR="00BD6487" w:rsidRPr="0050051F" w:rsidRDefault="00BD6487" w:rsidP="00616DEF">
      <w:pPr>
        <w:spacing w:line="240" w:lineRule="auto"/>
        <w:rPr>
          <w:lang w:eastAsia="ru-RU"/>
        </w:rPr>
      </w:pPr>
    </w:p>
    <w:sectPr w:rsidR="00BD6487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487" w:rsidRDefault="00BD6487" w:rsidP="006F0F01">
      <w:pPr>
        <w:spacing w:line="240" w:lineRule="auto"/>
      </w:pPr>
      <w:r>
        <w:separator/>
      </w:r>
    </w:p>
  </w:endnote>
  <w:endnote w:type="continuationSeparator" w:id="1">
    <w:p w:rsidR="00BD6487" w:rsidRDefault="00BD648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487" w:rsidRDefault="00BD6487" w:rsidP="006F0F01">
      <w:pPr>
        <w:spacing w:line="240" w:lineRule="auto"/>
      </w:pPr>
      <w:r>
        <w:separator/>
      </w:r>
    </w:p>
  </w:footnote>
  <w:footnote w:type="continuationSeparator" w:id="1">
    <w:p w:rsidR="00BD6487" w:rsidRDefault="00BD648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3C08C8"/>
    <w:rsid w:val="004507C4"/>
    <w:rsid w:val="00453CB3"/>
    <w:rsid w:val="00480486"/>
    <w:rsid w:val="00484E3B"/>
    <w:rsid w:val="0050051F"/>
    <w:rsid w:val="00544245"/>
    <w:rsid w:val="005538FA"/>
    <w:rsid w:val="00557778"/>
    <w:rsid w:val="00587744"/>
    <w:rsid w:val="005C384D"/>
    <w:rsid w:val="005F32CF"/>
    <w:rsid w:val="00616DEF"/>
    <w:rsid w:val="00664215"/>
    <w:rsid w:val="00677A42"/>
    <w:rsid w:val="006910CC"/>
    <w:rsid w:val="0069515C"/>
    <w:rsid w:val="006B355E"/>
    <w:rsid w:val="006B5B5F"/>
    <w:rsid w:val="006D1CA3"/>
    <w:rsid w:val="006F0F01"/>
    <w:rsid w:val="006F3730"/>
    <w:rsid w:val="00764993"/>
    <w:rsid w:val="00781FF6"/>
    <w:rsid w:val="00817FCC"/>
    <w:rsid w:val="00853FF7"/>
    <w:rsid w:val="008E3600"/>
    <w:rsid w:val="00925128"/>
    <w:rsid w:val="0093456D"/>
    <w:rsid w:val="00957BBE"/>
    <w:rsid w:val="00A870FE"/>
    <w:rsid w:val="00A907A8"/>
    <w:rsid w:val="00AE56E3"/>
    <w:rsid w:val="00B37F84"/>
    <w:rsid w:val="00B4544F"/>
    <w:rsid w:val="00B55D15"/>
    <w:rsid w:val="00B708F5"/>
    <w:rsid w:val="00B83C47"/>
    <w:rsid w:val="00B87115"/>
    <w:rsid w:val="00BC14E3"/>
    <w:rsid w:val="00BD6487"/>
    <w:rsid w:val="00BF05C8"/>
    <w:rsid w:val="00C14927"/>
    <w:rsid w:val="00C17BCE"/>
    <w:rsid w:val="00C27A5F"/>
    <w:rsid w:val="00C3271F"/>
    <w:rsid w:val="00C64F97"/>
    <w:rsid w:val="00CA7C3D"/>
    <w:rsid w:val="00D07175"/>
    <w:rsid w:val="00DC35FF"/>
    <w:rsid w:val="00DC3880"/>
    <w:rsid w:val="00DE4856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F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8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</Pages>
  <Words>469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2020-12-28T12:12:00Z</cp:lastPrinted>
  <dcterms:created xsi:type="dcterms:W3CDTF">2019-11-27T12:17:00Z</dcterms:created>
  <dcterms:modified xsi:type="dcterms:W3CDTF">2021-08-25T12:03:00Z</dcterms:modified>
</cp:coreProperties>
</file>